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E7AE866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23858" w:rsidP="00B23858" w:rsidRDefault="0071620A" w14:paraId="54A7947E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B23858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4737931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C01CF">
        <w:rPr>
          <w:rFonts w:ascii="Corbel" w:hAnsi="Corbel"/>
          <w:sz w:val="20"/>
          <w:szCs w:val="20"/>
        </w:rPr>
        <w:t xml:space="preserve">  </w:t>
      </w:r>
      <w:r>
        <w:rPr>
          <w:rFonts w:ascii="Corbel" w:hAnsi="Corbel"/>
          <w:sz w:val="20"/>
          <w:szCs w:val="20"/>
        </w:rPr>
        <w:t xml:space="preserve">Rok akademicki   </w:t>
      </w:r>
      <w:r w:rsidR="00DC01CF">
        <w:rPr>
          <w:rFonts w:ascii="Corbel" w:hAnsi="Corbel"/>
          <w:sz w:val="20"/>
          <w:szCs w:val="20"/>
        </w:rPr>
        <w:t>202</w:t>
      </w:r>
      <w:r w:rsidR="00B23858">
        <w:rPr>
          <w:rFonts w:ascii="Corbel" w:hAnsi="Corbel"/>
          <w:sz w:val="20"/>
          <w:szCs w:val="20"/>
        </w:rPr>
        <w:t>3</w:t>
      </w:r>
      <w:r w:rsidR="00DC01CF">
        <w:rPr>
          <w:rFonts w:ascii="Corbel" w:hAnsi="Corbel"/>
          <w:sz w:val="20"/>
          <w:szCs w:val="20"/>
        </w:rPr>
        <w:t>/2</w:t>
      </w:r>
      <w:r w:rsidR="00454A02">
        <w:rPr>
          <w:rFonts w:ascii="Corbel" w:hAnsi="Corbel"/>
          <w:sz w:val="20"/>
          <w:szCs w:val="20"/>
        </w:rPr>
        <w:t>02</w:t>
      </w:r>
      <w:r w:rsidR="00B23858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238671D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85747A" w:rsidP="009C54AE" w:rsidRDefault="002F42C6" w14:paraId="41B4BFA9" w14:textId="0B49075F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85747A" w:rsidTr="2238671D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2238671D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55908" w14:paraId="77C22F8B" w14:textId="715CB7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2238671D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55908" w14:paraId="05234094" w14:textId="522505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24AF8" w:rsidTr="2238671D" w14:paraId="3FF9E55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824AF8" w14:paraId="5666C755" w14:textId="6879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24AF8" w:rsidTr="2238671D" w14:paraId="175D6E0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3A277918" w14:textId="0E8F1C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Pr="009C54AE" w:rsidR="00824AF8" w:rsidTr="2238671D" w14:paraId="6E67EAE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3DF801C0" w14:textId="0CF2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24AF8" w:rsidTr="2238671D" w14:paraId="75ABF26F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09B4BC64" w14:textId="021A0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1356D">
              <w:rPr>
                <w:rFonts w:ascii="Corbel" w:hAnsi="Corbel"/>
                <w:b w:val="0"/>
                <w:sz w:val="24"/>
                <w:szCs w:val="24"/>
              </w:rPr>
              <w:t>ie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24AF8" w:rsidTr="2238671D" w14:paraId="15CBCD2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4B6F8C" w:rsidR="00824AF8" w:rsidP="00824AF8" w:rsidRDefault="0058418B" w14:paraId="3F14A35C" w14:textId="30700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C01CF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Pr="004B6F8C" w:rsidR="00824AF8">
              <w:rPr>
                <w:rFonts w:ascii="Corbel" w:hAnsi="Corbel"/>
                <w:b w:val="0"/>
                <w:sz w:val="24"/>
                <w:szCs w:val="24"/>
              </w:rPr>
              <w:t xml:space="preserve">II 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Pr="009C54AE" w:rsidR="00824AF8" w:rsidTr="2238671D" w14:paraId="4DBB036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B6F8C" w:rsidR="00824AF8" w:rsidP="00824AF8" w:rsidRDefault="00C935F0" w14:paraId="37E0FF9D" w14:textId="50331E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4B6F8C" w:rsidR="0077794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824AF8" w:rsidTr="2238671D" w14:paraId="13B16DC3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1E007C68" w14:textId="11D060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24AF8" w:rsidTr="2238671D" w14:paraId="571FE83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2238671D" w:rsidRDefault="00824AF8" w14:paraId="7A3179F0" w14:textId="286D42A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2238671D" w:rsidR="06518D2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2238671D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r hab.</w:t>
            </w:r>
            <w:r w:rsidRPr="2238671D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Wojciech </w:t>
            </w:r>
            <w:r w:rsidRPr="2238671D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2238671D" w:rsidR="4868CA8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824AF8" w:rsidTr="2238671D" w14:paraId="367BD83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64033" w:rsidR="00824AF8" w:rsidP="00824AF8" w:rsidRDefault="00824AF8" w14:paraId="02A2B163" w14:textId="6DA506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824AF8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824AF8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58418B" w14:paraId="7641C309" w14:textId="21822A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D4F3C" w14:paraId="53E4345E" w14:textId="369F3D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D4F3C" w14:paraId="195F5311" w14:textId="74936D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7E1E430A" w14:textId="242C8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364033" w:rsidRDefault="00923D7D" w14:paraId="537434E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824AF8" w14:paraId="492E0375" w14:textId="782A3F4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055908" w:rsidR="009C54AE" w:rsidP="009C54AE" w:rsidRDefault="00DC01CF" w14:paraId="2619C54F" w14:textId="0CF6D4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055908">
        <w:rPr>
          <w:rFonts w:ascii="Corbel" w:hAnsi="Corbel"/>
          <w:b w:val="0"/>
          <w:szCs w:val="24"/>
        </w:rPr>
        <w:t>zaliczenie</w:t>
      </w:r>
      <w:r w:rsidRPr="00055908" w:rsidR="00055908">
        <w:rPr>
          <w:rFonts w:ascii="Corbel" w:hAnsi="Corbel"/>
          <w:b w:val="0"/>
          <w:szCs w:val="24"/>
        </w:rPr>
        <w:t xml:space="preserve"> Z OCENĄ</w:t>
      </w:r>
    </w:p>
    <w:p w:rsidRPr="00055908"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CA3F9E" w:rsidRDefault="00824AF8" w14:paraId="443A7D53" w14:textId="7BF6E683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DC01CF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DC01CF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Pr="00DC01CF" w:rsidR="00A714D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</w:t>
            </w:r>
            <w:r w:rsidRPr="00DC01CF" w:rsidR="003573A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podstaw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programowania </w:t>
            </w:r>
            <w:r w:rsidRPr="00DC01CF" w:rsidR="0068255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obiektowym (</w:t>
            </w:r>
            <w:proofErr w:type="spellStart"/>
            <w:r w:rsidRPr="00DC01CF" w:rsidR="00C4496D">
              <w:rPr>
                <w:sz w:val="24"/>
              </w:rPr>
              <w:fldChar w:fldCharType="begin"/>
            </w:r>
            <w:r w:rsidRPr="00DC01CF" w:rsidR="00C4496D">
              <w:rPr>
                <w:sz w:val="24"/>
              </w:rPr>
              <w:instrText xml:space="preserve"> HYPERLINK "https://scratch.mit.edu/accounts/login/" </w:instrText>
            </w:r>
            <w:r w:rsidRPr="00DC01CF" w:rsidR="00C4496D">
              <w:rPr>
                <w:sz w:val="24"/>
              </w:rPr>
              <w:fldChar w:fldCharType="separate"/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Scratch</w:t>
            </w:r>
            <w:proofErr w:type="spellEnd"/>
            <w:r w:rsidRPr="00DC01CF" w:rsidR="00C4496D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end"/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5F791F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969A5D0" w14:textId="097048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85747A" w:rsidTr="005F791F" w14:paraId="6A88AE9D" w14:textId="77777777">
        <w:tc>
          <w:tcPr>
            <w:tcW w:w="843" w:type="dxa"/>
            <w:vAlign w:val="center"/>
          </w:tcPr>
          <w:p w:rsidRPr="009C54AE" w:rsidR="0085747A" w:rsidP="009C54AE" w:rsidRDefault="005F791F" w14:paraId="53E01975" w14:textId="62BD9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73D6CED" w14:textId="36E519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Pr="005F791F" w:rsid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Pr="009C54AE" w:rsidR="0085747A" w:rsidTr="005F791F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0CCCC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5F791F" w14:paraId="42B5C422" w14:textId="26CB78F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2B5AB3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P="00C05F44" w:rsidRDefault="0085747A" w14:paraId="52457BF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Pr="009C54AE" w:rsidR="00937AF5" w:rsidP="00C05F44" w:rsidRDefault="00937AF5" w14:paraId="64FD884A" w14:textId="7C374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B5AB3" w:rsidTr="00364033" w14:paraId="5DA6F6F8" w14:textId="77777777">
        <w:tc>
          <w:tcPr>
            <w:tcW w:w="1681" w:type="dxa"/>
          </w:tcPr>
          <w:p w:rsidRPr="009C54AE" w:rsidR="002B5AB3" w:rsidP="002B5AB3" w:rsidRDefault="002B5AB3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B5AB3" w:rsidR="002B5AB3" w:rsidP="002B5AB3" w:rsidRDefault="00A73473" w14:paraId="35EA18B1" w14:textId="75FB2E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70C200D6" w14:textId="01F2E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2B5AB3" w:rsidTr="00364033" w14:paraId="664FC6A1" w14:textId="77777777">
        <w:tc>
          <w:tcPr>
            <w:tcW w:w="1681" w:type="dxa"/>
          </w:tcPr>
          <w:p w:rsidRPr="009C54AE" w:rsidR="002B5AB3" w:rsidP="002B5AB3" w:rsidRDefault="002B5AB3" w14:paraId="695D71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2B5AB3" w:rsidP="00A73473" w:rsidRDefault="00A73473" w14:paraId="40CD451D" w14:textId="403468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1DE14639" w14:textId="4A812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2B5AB3" w:rsidTr="00364033" w14:paraId="5ECFC366" w14:textId="77777777">
        <w:tc>
          <w:tcPr>
            <w:tcW w:w="1681" w:type="dxa"/>
          </w:tcPr>
          <w:p w:rsidRPr="009C54AE" w:rsidR="002B5AB3" w:rsidP="002B5AB3" w:rsidRDefault="002B5AB3" w14:paraId="1D840B19" w14:textId="0B52D8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B5AB3" w:rsidR="002B5AB3" w:rsidP="002B5AB3" w:rsidRDefault="00DC01CF" w14:paraId="6DAA742E" w14:textId="359CBB8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sytuację problemowa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3F37E818" w14:textId="5EA138E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2B5AB3" w:rsidTr="00364033" w14:paraId="1DCF8F20" w14:textId="77777777">
        <w:tc>
          <w:tcPr>
            <w:tcW w:w="1681" w:type="dxa"/>
          </w:tcPr>
          <w:p w:rsidRPr="009C54AE" w:rsidR="002B5AB3" w:rsidP="002B5AB3" w:rsidRDefault="002B5AB3" w14:paraId="65F76230" w14:textId="5F777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B5AB3" w:rsidR="002B5AB3" w:rsidP="005C4A18" w:rsidRDefault="00DC01CF" w14:paraId="5E7EC891" w14:textId="58D2E1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40E1498D" w14:textId="6A103F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2B5AB3" w:rsidTr="00364033" w14:paraId="5BC96443" w14:textId="77777777">
        <w:tc>
          <w:tcPr>
            <w:tcW w:w="1681" w:type="dxa"/>
          </w:tcPr>
          <w:p w:rsidRPr="009C54AE" w:rsidR="002B5AB3" w:rsidP="002B5AB3" w:rsidRDefault="002B5AB3" w14:paraId="318B64EE" w14:textId="72B8D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9C54AE" w:rsidR="002B5AB3" w:rsidP="004205F7" w:rsidRDefault="00DC01CF" w14:paraId="4BABCC03" w14:textId="2D272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kreatywny tworzyć i rozwiązywać zadania problemowe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sposób indywidualny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pracy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>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18BE68DB" w14:textId="0C5647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</w:tc>
      </w:tr>
      <w:tr w:rsidRPr="009C54AE" w:rsidR="002B5AB3" w:rsidTr="00364033" w14:paraId="5AB4AC61" w14:textId="77777777">
        <w:tc>
          <w:tcPr>
            <w:tcW w:w="1681" w:type="dxa"/>
          </w:tcPr>
          <w:p w:rsidRPr="009C54AE" w:rsidR="002B5AB3" w:rsidP="002B5AB3" w:rsidRDefault="002B5AB3" w14:paraId="120F9E70" w14:textId="26924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9C54AE" w:rsidR="002B5AB3" w:rsidP="002B5AB3" w:rsidRDefault="004205F7" w14:paraId="7C3DE754" w14:textId="514B6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6DE08E01" w14:textId="650677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2B5AB3" w:rsidTr="00364033" w14:paraId="3B9B8D58" w14:textId="77777777">
        <w:tc>
          <w:tcPr>
            <w:tcW w:w="1681" w:type="dxa"/>
          </w:tcPr>
          <w:p w:rsidRPr="009C54AE" w:rsidR="002B5AB3" w:rsidP="002B5AB3" w:rsidRDefault="002B5AB3" w14:paraId="43F730A7" w14:textId="357D5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9C54AE" w:rsidR="002B5AB3" w:rsidP="00CF61A2" w:rsidRDefault="00DC01CF" w14:paraId="7D1246B0" w14:textId="555FB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>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412ECDD7" w14:textId="441F7F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2B5AB3" w:rsidTr="00364033" w14:paraId="60D6E482" w14:textId="77777777">
        <w:tc>
          <w:tcPr>
            <w:tcW w:w="1681" w:type="dxa"/>
          </w:tcPr>
          <w:p w:rsidRPr="009C54AE" w:rsidR="002B5AB3" w:rsidP="002B5AB3" w:rsidRDefault="002B5AB3" w14:paraId="4BC7B9B6" w14:textId="513DD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9C54AE" w:rsidR="002B5AB3" w:rsidP="00CF61A2" w:rsidRDefault="00DC01CF" w14:paraId="482C6537" w14:textId="5349F0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6A33D09C" w14:textId="077251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2B5AB3" w:rsidTr="00364033" w14:paraId="2CB5DD49" w14:textId="77777777">
        <w:tc>
          <w:tcPr>
            <w:tcW w:w="1681" w:type="dxa"/>
          </w:tcPr>
          <w:p w:rsidRPr="009C54AE" w:rsidR="002B5AB3" w:rsidP="002B5AB3" w:rsidRDefault="002B5AB3" w14:paraId="48BB8E8C" w14:textId="001A7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452D52" w:rsidR="002B5AB3" w:rsidP="00CF61A2" w:rsidRDefault="00DC01CF" w14:paraId="5E5877CF" w14:textId="79658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Pr="00240F6B" w:rsidR="002B5AB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postawy odpowiedniego zachowania dzieci lub uczniów w świecie mediów cyfrowych oraz inspirowania do kreatywnego i </w:t>
            </w:r>
            <w:proofErr w:type="spellStart"/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>komputacyjnego</w:t>
            </w:r>
            <w:proofErr w:type="spellEnd"/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02F93012" w14:textId="25BC5E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364033" w:rsidRDefault="00F6363B" w14:paraId="2C07462B" w14:textId="0DA3216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z dydaktyki informatyki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9C54AE" w:rsidR="0085747A" w:rsidP="00364033" w:rsidRDefault="00F6363B" w14:paraId="78255B5B" w14:textId="464583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w zakresie przedmiotów informatycznych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9C54AE" w:rsidR="0085747A" w:rsidP="00364033" w:rsidRDefault="00F6363B" w14:paraId="3573F1C8" w14:textId="73CBDA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programów nauczania w oparciu o nowoczesne metody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9C54AE" w:rsidR="0085747A" w:rsidP="00364033" w:rsidRDefault="00F6363B" w14:paraId="33738C75" w14:textId="6E808D9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E-szkoła – teraźniejszość a perspektywy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3B21A1" w:rsidTr="00923D7D" w14:paraId="0D512C0D" w14:textId="77777777">
        <w:tc>
          <w:tcPr>
            <w:tcW w:w="9639" w:type="dxa"/>
          </w:tcPr>
          <w:p w:rsidR="003B21A1" w:rsidP="00364033" w:rsidRDefault="003B21A1" w14:paraId="3BCEF31B" w14:textId="5F42471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w cyfrowej przestrzeni edukacyjnej – wybór czy konieczność?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3B21A1" w:rsidTr="00923D7D" w14:paraId="250EC855" w14:textId="77777777">
        <w:tc>
          <w:tcPr>
            <w:tcW w:w="9639" w:type="dxa"/>
          </w:tcPr>
          <w:p w:rsidRPr="009C54AE" w:rsidR="003B21A1" w:rsidP="00364033" w:rsidRDefault="003B21A1" w14:paraId="195D22DA" w14:textId="54C480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dydaktycznej do nauczania przedmiotów informatycznych z wykorzystaniem technologii informacyjno-komunikacyjnych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DC01CF" w:rsidP="009C54AE" w:rsidRDefault="00DC01CF" w14:paraId="49EDBF3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4B6F8C" w:rsidR="00E21E7D" w:rsidP="009C54AE" w:rsidRDefault="00E21E7D" w14:paraId="1F18B7D3" w14:textId="5564E99C">
      <w:pPr>
        <w:pStyle w:val="Punktygwne"/>
        <w:spacing w:before="0" w:after="0"/>
        <w:jc w:val="both"/>
        <w:rPr>
          <w:rFonts w:ascii="Corbel" w:hAnsi="Corbel"/>
          <w:b w:val="0"/>
          <w:bCs/>
          <w:sz w:val="20"/>
          <w:szCs w:val="20"/>
        </w:rPr>
      </w:pPr>
    </w:p>
    <w:p w:rsidRPr="00093415" w:rsidR="00153C41" w:rsidP="009C54AE" w:rsidRDefault="00153C41" w14:paraId="1250D872" w14:textId="60DFAF1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smallCaps w:val="0"/>
          <w:sz w:val="22"/>
        </w:rPr>
      </w:pPr>
      <w:r w:rsidRPr="004B6F8C">
        <w:rPr>
          <w:rFonts w:ascii="Corbel" w:hAnsi="Corbel"/>
          <w:b w:val="0"/>
          <w:bCs/>
          <w:i/>
          <w:sz w:val="20"/>
          <w:szCs w:val="20"/>
        </w:rPr>
        <w:t xml:space="preserve"> </w:t>
      </w:r>
      <w:r w:rsidRPr="00093415">
        <w:rPr>
          <w:rFonts w:ascii="Corbel" w:hAnsi="Corbel"/>
          <w:b w:val="0"/>
          <w:bCs/>
          <w:i/>
          <w:smallCaps w:val="0"/>
          <w:sz w:val="22"/>
        </w:rPr>
        <w:t>W</w:t>
      </w:r>
      <w:r w:rsidRPr="00093415" w:rsidR="0085747A">
        <w:rPr>
          <w:rFonts w:ascii="Corbel" w:hAnsi="Corbel"/>
          <w:b w:val="0"/>
          <w:bCs/>
          <w:i/>
          <w:smallCaps w:val="0"/>
          <w:sz w:val="22"/>
        </w:rPr>
        <w:t>ykład</w:t>
      </w:r>
      <w:r w:rsidRPr="00093415" w:rsidR="00DC01CF">
        <w:rPr>
          <w:rFonts w:ascii="Corbel" w:hAnsi="Corbel"/>
          <w:b w:val="0"/>
          <w:bCs/>
          <w:i/>
          <w:smallCaps w:val="0"/>
          <w:sz w:val="22"/>
        </w:rPr>
        <w:t xml:space="preserve">: </w:t>
      </w:r>
      <w:r w:rsidRPr="00093415" w:rsidR="00093415">
        <w:rPr>
          <w:rFonts w:ascii="Corbel" w:hAnsi="Corbel"/>
          <w:b w:val="0"/>
          <w:i/>
          <w:smallCaps w:val="0"/>
          <w:sz w:val="22"/>
        </w:rPr>
        <w:t>wykład problemowy</w:t>
      </w:r>
      <w:r w:rsidRPr="00093415" w:rsidR="00093415">
        <w:rPr>
          <w:rFonts w:ascii="Corbel" w:hAnsi="Corbel"/>
          <w:b w:val="0"/>
          <w:bCs/>
          <w:i/>
          <w:smallCaps w:val="0"/>
          <w:sz w:val="22"/>
        </w:rPr>
        <w:t xml:space="preserve">, </w:t>
      </w:r>
      <w:r w:rsidRPr="00093415" w:rsidR="0085747A">
        <w:rPr>
          <w:rFonts w:ascii="Corbel" w:hAnsi="Corbel"/>
          <w:b w:val="0"/>
          <w:bCs/>
          <w:i/>
          <w:smallCaps w:val="0"/>
          <w:sz w:val="22"/>
        </w:rPr>
        <w:t>wykład z prezentacją multimedialną</w:t>
      </w:r>
      <w:r w:rsidRPr="00093415" w:rsidR="00923D7D">
        <w:rPr>
          <w:rFonts w:ascii="Corbel" w:hAnsi="Corbel"/>
          <w:b w:val="0"/>
          <w:bCs/>
          <w:i/>
          <w:smallCaps w:val="0"/>
          <w:sz w:val="22"/>
        </w:rPr>
        <w:t>,</w:t>
      </w:r>
    </w:p>
    <w:p w:rsidRPr="00093415" w:rsidR="0085747A" w:rsidP="004B6F8C" w:rsidRDefault="00153C41" w14:paraId="1ADE6E47" w14:textId="2D8E8CA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93415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Pr="00093415" w:rsidR="009F4610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Pr="00093415" w:rsidR="00923D7D">
        <w:rPr>
          <w:rFonts w:ascii="Corbel" w:hAnsi="Corbel"/>
          <w:b w:val="0"/>
          <w:i/>
          <w:smallCaps w:val="0"/>
          <w:sz w:val="22"/>
        </w:rPr>
        <w:t>tekstów z dyskusją,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Pr="00093415" w:rsidR="00923D7D">
        <w:rPr>
          <w:rFonts w:ascii="Corbel" w:hAnsi="Corbel"/>
          <w:b w:val="0"/>
          <w:i/>
          <w:smallCaps w:val="0"/>
          <w:sz w:val="22"/>
        </w:rPr>
        <w:t xml:space="preserve"> 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(projekt praktyczny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),</w:t>
      </w:r>
      <w:r w:rsidRPr="00093415" w:rsidR="001718A7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grupach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 xml:space="preserve"> (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rozwiązywanie zadań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,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),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B5AB3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3056B7" w:rsidTr="002B5AB3" w14:paraId="4FFC276C" w14:textId="77777777">
        <w:tc>
          <w:tcPr>
            <w:tcW w:w="1962" w:type="dxa"/>
          </w:tcPr>
          <w:p w:rsidRPr="004B6F8C" w:rsidR="003056B7" w:rsidP="003056B7" w:rsidRDefault="003056B7" w14:paraId="1562D6DD" w14:textId="1D364C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8418B" w:rsidR="003056B7" w:rsidP="0058418B" w:rsidRDefault="003056B7" w14:paraId="0BD99DDA" w14:textId="2610A8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36896533" w14:textId="681AFC5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106C9F54" w14:textId="77777777">
        <w:tc>
          <w:tcPr>
            <w:tcW w:w="1962" w:type="dxa"/>
          </w:tcPr>
          <w:p w:rsidRPr="004B6F8C" w:rsidR="003056B7" w:rsidP="003056B7" w:rsidRDefault="003056B7" w14:paraId="17814888" w14:textId="5025E5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58418B" w:rsidR="003056B7" w:rsidP="0058418B" w:rsidRDefault="003056B7" w14:paraId="55C84B44" w14:textId="6E4FC1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7FFC62F0" w14:textId="04BECC7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39FB682F" w14:textId="77777777">
        <w:tc>
          <w:tcPr>
            <w:tcW w:w="1962" w:type="dxa"/>
          </w:tcPr>
          <w:p w:rsidRPr="004B6F8C" w:rsidR="003056B7" w:rsidP="003056B7" w:rsidRDefault="003056B7" w14:paraId="44DAAFFF" w14:textId="58EDEC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58418B" w:rsidR="003056B7" w:rsidP="0058418B" w:rsidRDefault="003056B7" w14:paraId="149EAB59" w14:textId="26B725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2620236A" w14:textId="5B2F66B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71897529" w14:textId="77777777">
        <w:tc>
          <w:tcPr>
            <w:tcW w:w="1962" w:type="dxa"/>
          </w:tcPr>
          <w:p w:rsidRPr="004B6F8C" w:rsidR="003056B7" w:rsidP="003056B7" w:rsidRDefault="003056B7" w14:paraId="3608EF61" w14:textId="3AA31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:rsidRPr="0058418B" w:rsidR="003056B7" w:rsidP="0058418B" w:rsidRDefault="003056B7" w14:paraId="0FD42958" w14:textId="4484C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5942C4EC" w14:textId="34EE58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7F8B596E" w14:textId="77777777">
        <w:tc>
          <w:tcPr>
            <w:tcW w:w="1962" w:type="dxa"/>
          </w:tcPr>
          <w:p w:rsidRPr="004B6F8C" w:rsidR="003056B7" w:rsidP="003056B7" w:rsidRDefault="003056B7" w14:paraId="4CA5C9B9" w14:textId="1EC61E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58418B" w:rsidR="003056B7" w:rsidP="0058418B" w:rsidRDefault="003056B7" w14:paraId="0F389487" w14:textId="36BE4A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08A6BC1D" w14:textId="3D4B69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27976B19" w14:textId="77777777">
        <w:tc>
          <w:tcPr>
            <w:tcW w:w="1962" w:type="dxa"/>
          </w:tcPr>
          <w:p w:rsidRPr="004B6F8C" w:rsidR="003056B7" w:rsidP="003056B7" w:rsidRDefault="003056B7" w14:paraId="0796C40D" w14:textId="317E1C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58418B" w:rsidR="003056B7" w:rsidP="0058418B" w:rsidRDefault="003056B7" w14:paraId="3DEBEB35" w14:textId="1119B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1EAB2AD8" w14:textId="22B0B8D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3056B7" w:rsidTr="002B5AB3" w14:paraId="2E72061B" w14:textId="77777777">
        <w:tc>
          <w:tcPr>
            <w:tcW w:w="1962" w:type="dxa"/>
          </w:tcPr>
          <w:p w:rsidRPr="004B6F8C" w:rsidR="003056B7" w:rsidP="003056B7" w:rsidRDefault="003056B7" w14:paraId="7D0FEA07" w14:textId="4E1805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58418B" w:rsidR="003056B7" w:rsidP="0058418B" w:rsidRDefault="003056B7" w14:paraId="6691F9EA" w14:textId="70AFD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092D6B17" w14:textId="241CA3B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5FC541DE" w14:textId="77777777">
        <w:tc>
          <w:tcPr>
            <w:tcW w:w="1962" w:type="dxa"/>
          </w:tcPr>
          <w:p w:rsidRPr="004B6F8C" w:rsidR="003056B7" w:rsidP="003056B7" w:rsidRDefault="003056B7" w14:paraId="592A40DD" w14:textId="0A9550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58418B" w:rsidR="003056B7" w:rsidP="0058418B" w:rsidRDefault="003056B7" w14:paraId="45074B9C" w14:textId="79C15C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43EC6AAD" w14:textId="0A0C3C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6FFAFBD7" w14:textId="77777777">
        <w:tc>
          <w:tcPr>
            <w:tcW w:w="1962" w:type="dxa"/>
          </w:tcPr>
          <w:p w:rsidRPr="004B6F8C" w:rsidR="003056B7" w:rsidP="003056B7" w:rsidRDefault="003056B7" w14:paraId="4376E7CF" w14:textId="1D33F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58418B" w:rsidR="003056B7" w:rsidP="0058418B" w:rsidRDefault="003056B7" w14:paraId="43A7B775" w14:textId="128724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1435D361" w14:textId="657FE58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418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Pr="004B6F8C" w:rsidR="003056B7" w:rsidP="003056B7" w:rsidRDefault="003056B7" w14:paraId="4DD0004F" w14:textId="688801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Pr="004B6F8C" w:rsidR="003056B7" w:rsidP="003056B7" w:rsidRDefault="003056B7" w14:paraId="3FA8C837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</w:rPr>
              <w:t>opracowanie projektów dydaktycznych na zadany temat (konspekt lekcji).</w:t>
            </w:r>
          </w:p>
          <w:p w:rsidR="003056B7" w:rsidP="003056B7" w:rsidRDefault="003056B7" w14:paraId="4915C6F0" w14:textId="42D337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364033" w:rsidR="0085747A" w:rsidP="00364033" w:rsidRDefault="004B6F8C" w14:paraId="5942C489" w14:textId="7A9A3082">
            <w:pPr>
              <w:pStyle w:val="Punktygwne"/>
              <w:numPr>
                <w:ilvl w:val="0"/>
                <w:numId w:val="8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bCs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7CF375C4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CF375C4" w14:paraId="65D5206F" w14:textId="77777777">
        <w:tc>
          <w:tcPr>
            <w:tcW w:w="4962" w:type="dxa"/>
            <w:tcMar/>
          </w:tcPr>
          <w:p w:rsidRPr="009C54AE" w:rsidR="0085747A" w:rsidP="009C1331" w:rsidRDefault="00C61DC5" w14:paraId="73C4A9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2B5AB3" w:rsidRDefault="006D4F3C" w14:paraId="5AA778E0" w14:textId="3CD1C2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7CF375C4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09C06B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F375C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CF375C4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2B5AB3" w:rsidRDefault="00DC01CF" w14:paraId="7E7072C0" w14:textId="10BCA0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238671D" w:rsidR="31D0CF7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7CF375C4" w14:paraId="1BA9975F" w14:textId="77777777">
        <w:tc>
          <w:tcPr>
            <w:tcW w:w="4962" w:type="dxa"/>
            <w:tcMar/>
          </w:tcPr>
          <w:p w:rsidRPr="009C54AE" w:rsidR="00C61DC5" w:rsidP="009C54AE" w:rsidRDefault="00C61DC5" w14:paraId="316FA4BA" w14:textId="77F7CC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38671D" w:rsidR="00C61DC5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2238671D" w:rsidR="00C61DC5">
              <w:rPr>
                <w:rFonts w:ascii="Corbel" w:hAnsi="Corbel"/>
                <w:sz w:val="24"/>
                <w:szCs w:val="24"/>
              </w:rPr>
              <w:t>niekontaktowe</w:t>
            </w:r>
            <w:r w:rsidRPr="2238671D" w:rsidR="00C61DC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Pr="2238671D" w:rsidR="53E19987">
              <w:rPr>
                <w:rFonts w:ascii="Corbel" w:hAnsi="Corbel"/>
                <w:sz w:val="24"/>
                <w:szCs w:val="24"/>
              </w:rPr>
              <w:t xml:space="preserve"> </w:t>
            </w:r>
            <w:r w:rsidRPr="2238671D" w:rsidR="00C61DC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2B5AB3" w:rsidRDefault="006D4F3C" w14:paraId="230F43D2" w14:textId="05C701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238671D" w:rsidR="006D4F3C">
              <w:rPr>
                <w:rFonts w:ascii="Corbel" w:hAnsi="Corbel"/>
                <w:sz w:val="24"/>
                <w:szCs w:val="24"/>
              </w:rPr>
              <w:t>3</w:t>
            </w:r>
            <w:r w:rsidRPr="2238671D" w:rsidR="588D36A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85747A" w:rsidTr="7CF375C4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2B5AB3" w:rsidRDefault="00EA1859" w14:paraId="0D56ACB3" w14:textId="2B699E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7CF375C4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6063D3BA" w14:textId="43CDCC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EA1859" w:rsidP="00364033" w:rsidRDefault="00EA1859" w14:paraId="10DD0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07F2C" w:rsidR="0085747A" w:rsidTr="00561E8C" w14:paraId="67DF81D3" w14:textId="77777777">
        <w:trPr>
          <w:trHeight w:val="397"/>
        </w:trPr>
        <w:tc>
          <w:tcPr>
            <w:tcW w:w="7513" w:type="dxa"/>
            <w:shd w:val="clear" w:color="auto" w:fill="auto"/>
          </w:tcPr>
          <w:p w:rsidR="0085747A" w:rsidP="009C54AE" w:rsidRDefault="0085747A" w14:paraId="5208B6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561E8C" w:rsidP="00561E8C" w:rsidRDefault="00561E8C" w14:paraId="333CDC4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8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561E8C" w:rsidP="00561E8C" w:rsidRDefault="00561E8C" w14:paraId="319FD6E9" w14:textId="6DA4CDF0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 w:rsidR="009261E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 w:rsidR="009261E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:rsidRPr="00350F9E" w:rsidR="00561E8C" w:rsidP="00561E8C" w:rsidRDefault="00561E8C" w14:paraId="5C046C9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561E8C" w:rsidP="00561E8C" w:rsidRDefault="00561E8C" w14:paraId="30C7467C" w14:textId="7771DE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lastRenderedPageBreak/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Edukacyjne zastosowania </w:t>
            </w:r>
            <w:proofErr w:type="spellStart"/>
            <w:r w:rsidRPr="00007F2C">
              <w:rPr>
                <w:rFonts w:ascii="Corbel" w:hAnsi="Corbel"/>
                <w:i/>
                <w:sz w:val="24"/>
                <w:szCs w:val="24"/>
              </w:rPr>
              <w:t>hipermediów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>. UR, Rzeszów 2007.</w:t>
            </w:r>
          </w:p>
          <w:p w:rsidRPr="00561E8C" w:rsidR="00561E8C" w:rsidP="00561E8C" w:rsidRDefault="00561E8C" w14:paraId="22EA6E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W.: P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odręcznik multimedialny. Teoria – metodologia – przykłady</w:t>
            </w:r>
            <w:r w:rsidRPr="00561E8C">
              <w:rPr>
                <w:rFonts w:ascii="Corbel" w:hAnsi="Corbel"/>
                <w:sz w:val="24"/>
                <w:szCs w:val="24"/>
              </w:rPr>
              <w:t>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007F2C" w:rsidR="00561E8C" w:rsidP="00561E8C" w:rsidRDefault="00007F2C" w14:paraId="0D3DCF60" w14:textId="2636FB5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 w:rsidR="00F6363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07F2C" w:rsidR="00F6363B">
              <w:rPr>
                <w:rFonts w:ascii="Corbel" w:hAnsi="Corbel"/>
                <w:i/>
                <w:sz w:val="24"/>
                <w:szCs w:val="24"/>
              </w:rPr>
              <w:t>WebQuest</w:t>
            </w:r>
            <w:proofErr w:type="spellEnd"/>
            <w:r w:rsidRPr="00007F2C" w:rsidR="00F6363B">
              <w:rPr>
                <w:rFonts w:ascii="Corbel" w:hAnsi="Corbel"/>
                <w:i/>
                <w:sz w:val="24"/>
                <w:szCs w:val="24"/>
              </w:rPr>
              <w:t xml:space="preserve"> – od informacji do wiedzy technicznej</w:t>
            </w:r>
            <w:r w:rsidRPr="00F6363B" w:rsid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:rsidRPr="00007F2C" w:rsidR="00007F2C" w:rsidP="00561E8C" w:rsidRDefault="00007F2C" w14:paraId="6F935BEB" w14:textId="43D3B4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:rsidRPr="001E77C0" w:rsidR="00007F2C" w:rsidP="00007F2C" w:rsidRDefault="00007F2C" w14:paraId="24C53FA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Pitler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Hubbell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:rsidRPr="001E77C0" w:rsidR="00CD0932" w:rsidP="001E77C0" w:rsidRDefault="00CD0932" w14:paraId="49B88CD0" w14:textId="7B64105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  <w:sz w:val="24"/>
                <w:szCs w:val="24"/>
              </w:rPr>
              <w:t>Kiałka</w:t>
            </w:r>
            <w:proofErr w:type="spellEnd"/>
            <w:r w:rsidRPr="001E77C0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 w:rsidR="001E77C0"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:rsidRPr="00007F2C" w:rsidR="00CD0932" w:rsidP="00007F2C" w:rsidRDefault="001E77C0" w14:paraId="56070F37" w14:textId="48D0DB4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Kosmaciński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Pr="009C54AE" w:rsidR="0085747A" w:rsidTr="0071620A" w14:paraId="6981F2E0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F821F17" w14:textId="087F5F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9C4CBB" w:rsidR="00561E8C" w:rsidP="009C54AE" w:rsidRDefault="00561E8C" w14:paraId="04847B7C" w14:textId="1851B75A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:rsidRPr="009C54AE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3BB" w:rsidP="00C16ABF" w:rsidRDefault="001E23BB" w14:paraId="783105FB" w14:textId="77777777">
      <w:pPr>
        <w:spacing w:after="0" w:line="240" w:lineRule="auto"/>
      </w:pPr>
      <w:r>
        <w:separator/>
      </w:r>
    </w:p>
  </w:endnote>
  <w:endnote w:type="continuationSeparator" w:id="0">
    <w:p w:rsidR="001E23BB" w:rsidP="00C16ABF" w:rsidRDefault="001E23BB" w14:paraId="467411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3BB" w:rsidP="00C16ABF" w:rsidRDefault="001E23BB" w14:paraId="6956D803" w14:textId="77777777">
      <w:pPr>
        <w:spacing w:after="0" w:line="240" w:lineRule="auto"/>
      </w:pPr>
      <w:r>
        <w:separator/>
      </w:r>
    </w:p>
  </w:footnote>
  <w:footnote w:type="continuationSeparator" w:id="0">
    <w:p w:rsidR="001E23BB" w:rsidP="00C16ABF" w:rsidRDefault="001E23BB" w14:paraId="685E31C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3709"/>
    <w:multiLevelType w:val="hybridMultilevel"/>
    <w:tmpl w:val="5FA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BC4BC3"/>
    <w:multiLevelType w:val="hybridMultilevel"/>
    <w:tmpl w:val="465A7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7697D"/>
    <w:multiLevelType w:val="hybridMultilevel"/>
    <w:tmpl w:val="F872F702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E37F8"/>
    <w:multiLevelType w:val="hybridMultilevel"/>
    <w:tmpl w:val="C6BE0B9A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F2C"/>
    <w:rsid w:val="00015B8F"/>
    <w:rsid w:val="00022ECE"/>
    <w:rsid w:val="00042A51"/>
    <w:rsid w:val="00042D2E"/>
    <w:rsid w:val="00044C82"/>
    <w:rsid w:val="00055908"/>
    <w:rsid w:val="00070ED6"/>
    <w:rsid w:val="000742DC"/>
    <w:rsid w:val="00084C12"/>
    <w:rsid w:val="00093415"/>
    <w:rsid w:val="0009462C"/>
    <w:rsid w:val="00094B12"/>
    <w:rsid w:val="00096C46"/>
    <w:rsid w:val="000A296F"/>
    <w:rsid w:val="000A2A28"/>
    <w:rsid w:val="000B192D"/>
    <w:rsid w:val="000B28EE"/>
    <w:rsid w:val="000B3E37"/>
    <w:rsid w:val="000C240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28B"/>
    <w:rsid w:val="00164FA7"/>
    <w:rsid w:val="00166A03"/>
    <w:rsid w:val="001718A7"/>
    <w:rsid w:val="001737CF"/>
    <w:rsid w:val="00176083"/>
    <w:rsid w:val="001770C7"/>
    <w:rsid w:val="00192F37"/>
    <w:rsid w:val="001A70D2"/>
    <w:rsid w:val="001D5229"/>
    <w:rsid w:val="001D657B"/>
    <w:rsid w:val="001D7B54"/>
    <w:rsid w:val="001E0209"/>
    <w:rsid w:val="001E23BB"/>
    <w:rsid w:val="001E77C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93A"/>
    <w:rsid w:val="002B4D55"/>
    <w:rsid w:val="002B5AB3"/>
    <w:rsid w:val="002B5EA0"/>
    <w:rsid w:val="002B6119"/>
    <w:rsid w:val="002C1F06"/>
    <w:rsid w:val="002D3375"/>
    <w:rsid w:val="002D4302"/>
    <w:rsid w:val="002D73D4"/>
    <w:rsid w:val="002F02A3"/>
    <w:rsid w:val="002F42C6"/>
    <w:rsid w:val="002F4ABE"/>
    <w:rsid w:val="003018BA"/>
    <w:rsid w:val="0030395F"/>
    <w:rsid w:val="003056B7"/>
    <w:rsid w:val="00305C92"/>
    <w:rsid w:val="00312003"/>
    <w:rsid w:val="003151C5"/>
    <w:rsid w:val="00325415"/>
    <w:rsid w:val="003343CF"/>
    <w:rsid w:val="00346FE9"/>
    <w:rsid w:val="0034759A"/>
    <w:rsid w:val="003503F6"/>
    <w:rsid w:val="003530DD"/>
    <w:rsid w:val="003573AD"/>
    <w:rsid w:val="00363F78"/>
    <w:rsid w:val="00364033"/>
    <w:rsid w:val="00386F0C"/>
    <w:rsid w:val="003A0A5B"/>
    <w:rsid w:val="003A1176"/>
    <w:rsid w:val="003B21A1"/>
    <w:rsid w:val="003C0BAE"/>
    <w:rsid w:val="003D18A9"/>
    <w:rsid w:val="003D6CE2"/>
    <w:rsid w:val="003E1941"/>
    <w:rsid w:val="003E2FE6"/>
    <w:rsid w:val="003E49D5"/>
    <w:rsid w:val="003F38C0"/>
    <w:rsid w:val="00414E3C"/>
    <w:rsid w:val="004205F7"/>
    <w:rsid w:val="0042244A"/>
    <w:rsid w:val="0042745A"/>
    <w:rsid w:val="00431D5C"/>
    <w:rsid w:val="004362C6"/>
    <w:rsid w:val="00437FA2"/>
    <w:rsid w:val="004428C2"/>
    <w:rsid w:val="00445970"/>
    <w:rsid w:val="0045262A"/>
    <w:rsid w:val="00452D52"/>
    <w:rsid w:val="00454A0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F8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934"/>
    <w:rsid w:val="00561E8C"/>
    <w:rsid w:val="0056696D"/>
    <w:rsid w:val="00573EF9"/>
    <w:rsid w:val="0058418B"/>
    <w:rsid w:val="0059484D"/>
    <w:rsid w:val="005A0855"/>
    <w:rsid w:val="005A3196"/>
    <w:rsid w:val="005C080F"/>
    <w:rsid w:val="005C4A18"/>
    <w:rsid w:val="005C55E5"/>
    <w:rsid w:val="005C696A"/>
    <w:rsid w:val="005D29D9"/>
    <w:rsid w:val="005E6E85"/>
    <w:rsid w:val="005F31D2"/>
    <w:rsid w:val="005F791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55B"/>
    <w:rsid w:val="00696477"/>
    <w:rsid w:val="006C4488"/>
    <w:rsid w:val="006D050F"/>
    <w:rsid w:val="006D4F3C"/>
    <w:rsid w:val="006D6139"/>
    <w:rsid w:val="006E5630"/>
    <w:rsid w:val="006E5A4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94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3576"/>
    <w:rsid w:val="007F4155"/>
    <w:rsid w:val="0081554D"/>
    <w:rsid w:val="0081707E"/>
    <w:rsid w:val="00824AF8"/>
    <w:rsid w:val="008449B3"/>
    <w:rsid w:val="0085747A"/>
    <w:rsid w:val="00884922"/>
    <w:rsid w:val="00885F64"/>
    <w:rsid w:val="0089059F"/>
    <w:rsid w:val="008917F9"/>
    <w:rsid w:val="008A14A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1E1"/>
    <w:rsid w:val="00937AF5"/>
    <w:rsid w:val="009508DF"/>
    <w:rsid w:val="00950DAC"/>
    <w:rsid w:val="00954A07"/>
    <w:rsid w:val="00997F14"/>
    <w:rsid w:val="009A78D9"/>
    <w:rsid w:val="009C1331"/>
    <w:rsid w:val="009C3E31"/>
    <w:rsid w:val="009C4CBB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4DB"/>
    <w:rsid w:val="00A7347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85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FCE"/>
    <w:rsid w:val="00B90885"/>
    <w:rsid w:val="00B9357A"/>
    <w:rsid w:val="00BB520A"/>
    <w:rsid w:val="00BD3869"/>
    <w:rsid w:val="00BD66E9"/>
    <w:rsid w:val="00BD6FF4"/>
    <w:rsid w:val="00BF2C41"/>
    <w:rsid w:val="00C02525"/>
    <w:rsid w:val="00C058B4"/>
    <w:rsid w:val="00C05F44"/>
    <w:rsid w:val="00C131B5"/>
    <w:rsid w:val="00C16ABF"/>
    <w:rsid w:val="00C170AE"/>
    <w:rsid w:val="00C26CB7"/>
    <w:rsid w:val="00C324C1"/>
    <w:rsid w:val="00C36992"/>
    <w:rsid w:val="00C4496D"/>
    <w:rsid w:val="00C56036"/>
    <w:rsid w:val="00C61DC5"/>
    <w:rsid w:val="00C63587"/>
    <w:rsid w:val="00C67E92"/>
    <w:rsid w:val="00C70A26"/>
    <w:rsid w:val="00C710C6"/>
    <w:rsid w:val="00C74F7D"/>
    <w:rsid w:val="00C766DF"/>
    <w:rsid w:val="00C935F0"/>
    <w:rsid w:val="00C94B98"/>
    <w:rsid w:val="00CA2B96"/>
    <w:rsid w:val="00CA3F9E"/>
    <w:rsid w:val="00CA5089"/>
    <w:rsid w:val="00CB42CB"/>
    <w:rsid w:val="00CD0932"/>
    <w:rsid w:val="00CD6897"/>
    <w:rsid w:val="00CE5BAC"/>
    <w:rsid w:val="00CF25BE"/>
    <w:rsid w:val="00CF61A2"/>
    <w:rsid w:val="00CF78ED"/>
    <w:rsid w:val="00D02B25"/>
    <w:rsid w:val="00D02EBA"/>
    <w:rsid w:val="00D1510C"/>
    <w:rsid w:val="00D17C3C"/>
    <w:rsid w:val="00D26B2C"/>
    <w:rsid w:val="00D352C9"/>
    <w:rsid w:val="00D425B2"/>
    <w:rsid w:val="00D428D6"/>
    <w:rsid w:val="00D552B2"/>
    <w:rsid w:val="00D608D1"/>
    <w:rsid w:val="00D66587"/>
    <w:rsid w:val="00D74119"/>
    <w:rsid w:val="00D8075B"/>
    <w:rsid w:val="00D8678B"/>
    <w:rsid w:val="00DA2114"/>
    <w:rsid w:val="00DA364A"/>
    <w:rsid w:val="00DC01CF"/>
    <w:rsid w:val="00DD7526"/>
    <w:rsid w:val="00DE09C0"/>
    <w:rsid w:val="00DE4A14"/>
    <w:rsid w:val="00DF320D"/>
    <w:rsid w:val="00DF71C8"/>
    <w:rsid w:val="00E01BA2"/>
    <w:rsid w:val="00E129B8"/>
    <w:rsid w:val="00E1356D"/>
    <w:rsid w:val="00E21E7D"/>
    <w:rsid w:val="00E22FBC"/>
    <w:rsid w:val="00E24BF5"/>
    <w:rsid w:val="00E25338"/>
    <w:rsid w:val="00E51E44"/>
    <w:rsid w:val="00E63348"/>
    <w:rsid w:val="00E64757"/>
    <w:rsid w:val="00E77E88"/>
    <w:rsid w:val="00E8107D"/>
    <w:rsid w:val="00E960BB"/>
    <w:rsid w:val="00EA1859"/>
    <w:rsid w:val="00EA2074"/>
    <w:rsid w:val="00EA4832"/>
    <w:rsid w:val="00EA4E9D"/>
    <w:rsid w:val="00EC4899"/>
    <w:rsid w:val="00ED0291"/>
    <w:rsid w:val="00ED03AB"/>
    <w:rsid w:val="00ED32D2"/>
    <w:rsid w:val="00EE32DE"/>
    <w:rsid w:val="00EE5457"/>
    <w:rsid w:val="00F070AB"/>
    <w:rsid w:val="00F17567"/>
    <w:rsid w:val="00F1785D"/>
    <w:rsid w:val="00F27A7B"/>
    <w:rsid w:val="00F526AF"/>
    <w:rsid w:val="00F617C3"/>
    <w:rsid w:val="00F636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72C"/>
    <w:rsid w:val="00FF5E7D"/>
    <w:rsid w:val="06518D2C"/>
    <w:rsid w:val="2238671D"/>
    <w:rsid w:val="31D0CF78"/>
    <w:rsid w:val="4868CA89"/>
    <w:rsid w:val="53E19987"/>
    <w:rsid w:val="588D36A1"/>
    <w:rsid w:val="7CF3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7E3CC1A7-F64D-4CF0-B3B6-EB7CD02C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0932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3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363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F6363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363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6363B"/>
    <w:rPr>
      <w:rFonts w:ascii="Calibri" w:hAnsi="Calibri"/>
      <w:b/>
      <w:bCs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CD093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helion.pl/autorzy/piotr-pelka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B1F842-3F9D-4096-8B7C-ABB4DE467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10771-795E-4F33-BF65-9C00001C1935}"/>
</file>

<file path=customXml/itemProps3.xml><?xml version="1.0" encoding="utf-8"?>
<ds:datastoreItem xmlns:ds="http://schemas.openxmlformats.org/officeDocument/2006/customXml" ds:itemID="{379E7644-F428-4CD4-8745-A2ADDAF22040}"/>
</file>

<file path=customXml/itemProps4.xml><?xml version="1.0" encoding="utf-8"?>
<ds:datastoreItem xmlns:ds="http://schemas.openxmlformats.org/officeDocument/2006/customXml" ds:itemID="{37D69CE4-0436-4FF9-A783-A57DF7C1148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Joanna Niemiec</lastModifiedBy>
  <revision>16</revision>
  <lastPrinted>2019-02-06T12:12:00.0000000Z</lastPrinted>
  <dcterms:created xsi:type="dcterms:W3CDTF">2019-11-13T20:21:00.0000000Z</dcterms:created>
  <dcterms:modified xsi:type="dcterms:W3CDTF">2026-03-13T14:22:58.4659712Z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